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52" w:rsidRPr="006C6B18" w:rsidRDefault="00DC778F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6C6B1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</w:t>
      </w:r>
      <w:r w:rsidR="005244DB" w:rsidRPr="006C6B1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="00BA44B0" w:rsidRPr="006C6B1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 w:rsidR="00BA44B0" w:rsidRPr="006C6B18"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5244DB" w:rsidRPr="006C6B18" w:rsidRDefault="005244DB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 w:rsidRPr="006C6B1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สำนักงาน</w:t>
      </w:r>
      <w:r w:rsidR="00F84C77" w:rsidRPr="006C6B1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ประมงจังหวัดอุบลราชธานี</w:t>
      </w:r>
    </w:p>
    <w:tbl>
      <w:tblPr>
        <w:tblStyle w:val="aa"/>
        <w:tblpPr w:leftFromText="180" w:rightFromText="180" w:vertAnchor="page" w:horzAnchor="margin" w:tblpXSpec="center" w:tblpY="2443"/>
        <w:tblW w:w="14992" w:type="dxa"/>
        <w:tblLook w:val="04A0" w:firstRow="1" w:lastRow="0" w:firstColumn="1" w:lastColumn="0" w:noHBand="0" w:noVBand="1"/>
      </w:tblPr>
      <w:tblGrid>
        <w:gridCol w:w="4361"/>
        <w:gridCol w:w="1560"/>
        <w:gridCol w:w="1327"/>
        <w:gridCol w:w="1327"/>
        <w:gridCol w:w="1739"/>
        <w:gridCol w:w="1327"/>
        <w:gridCol w:w="1327"/>
        <w:gridCol w:w="2024"/>
      </w:tblGrid>
      <w:tr w:rsidR="0095684B" w:rsidRPr="006C6B18" w:rsidTr="0095684B">
        <w:tc>
          <w:tcPr>
            <w:tcW w:w="4361" w:type="dxa"/>
          </w:tcPr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327" w:type="dxa"/>
          </w:tcPr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6C6B1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6C6B1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6C6B18" w:rsidTr="0095684B">
        <w:tc>
          <w:tcPr>
            <w:tcW w:w="4361" w:type="dxa"/>
          </w:tcPr>
          <w:p w:rsidR="00B37D5C" w:rsidRPr="006C6B18" w:rsidRDefault="00FA7F0E" w:rsidP="009568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1. โครงการส่งเสริมประเพณีทำบุญตักบาตรและถวายดอกบัวทุกวันอาทิตย์ร่วมกับจังหวัดอุบลราชธานีเพื่อเป็นพุทธบูชา</w:t>
            </w:r>
          </w:p>
        </w:tc>
        <w:tc>
          <w:tcPr>
            <w:tcW w:w="1560" w:type="dxa"/>
          </w:tcPr>
          <w:p w:rsidR="0095684B" w:rsidRPr="006C6B18" w:rsidRDefault="00FA7F0E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ข้าราชการ/ลูกจ้างประจำ/พนักงานราชการ</w:t>
            </w:r>
          </w:p>
        </w:tc>
        <w:tc>
          <w:tcPr>
            <w:tcW w:w="1327" w:type="dxa"/>
          </w:tcPr>
          <w:p w:rsidR="0095684B" w:rsidRPr="006C6B18" w:rsidRDefault="00FA7F0E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15 คน</w:t>
            </w:r>
          </w:p>
        </w:tc>
        <w:tc>
          <w:tcPr>
            <w:tcW w:w="1327" w:type="dxa"/>
          </w:tcPr>
          <w:p w:rsidR="0095684B" w:rsidRPr="006C6B18" w:rsidRDefault="00FA7F0E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ผู้เข้าร่วมกิจกรรมไม่น้อยกว่าร้อยละ 80</w:t>
            </w:r>
          </w:p>
        </w:tc>
        <w:tc>
          <w:tcPr>
            <w:tcW w:w="1739" w:type="dxa"/>
          </w:tcPr>
          <w:p w:rsidR="0095684B" w:rsidRPr="006C6B18" w:rsidRDefault="00FA7F0E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ณ มณฑลพิธีทุ่งศรีเมือง ตำบลในเมือง อำเภอเมืองอุบลราชธานี</w:t>
            </w:r>
          </w:p>
        </w:tc>
        <w:tc>
          <w:tcPr>
            <w:tcW w:w="1327" w:type="dxa"/>
          </w:tcPr>
          <w:p w:rsidR="0095684B" w:rsidRPr="006C6B18" w:rsidRDefault="00BA44B0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proofErr w:type="spellEnd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</w:t>
            </w:r>
            <w:r w:rsidRPr="006C6B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A7F0E"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6C6B1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95684B" w:rsidRPr="006C6B18" w:rsidRDefault="00FA7F0E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2024" w:type="dxa"/>
          </w:tcPr>
          <w:p w:rsidR="0095684B" w:rsidRPr="006C6B18" w:rsidRDefault="00FA7F0E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proofErr w:type="spellEnd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.ประมงจังหวัด</w:t>
            </w:r>
          </w:p>
        </w:tc>
      </w:tr>
      <w:tr w:rsidR="00FA7F0E" w:rsidRPr="006C6B18" w:rsidTr="0095684B">
        <w:tc>
          <w:tcPr>
            <w:tcW w:w="4361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2. โครงการส่งเสริมการทำบุญ ฟังเทศน์ ปฏิบัติธรรม ทำดีด้วยหัวใจ เพื่อประพฤติปฏิบัติตนเป็นเจ้าหน้าที่ของรัฐที่ดี</w:t>
            </w:r>
          </w:p>
        </w:tc>
        <w:tc>
          <w:tcPr>
            <w:tcW w:w="1560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ข้าราชการ/ลูกจ้างประจำ/พนักงานราชการ</w:t>
            </w:r>
          </w:p>
        </w:tc>
        <w:tc>
          <w:tcPr>
            <w:tcW w:w="1327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30 คน</w:t>
            </w:r>
          </w:p>
        </w:tc>
        <w:tc>
          <w:tcPr>
            <w:tcW w:w="1327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ผู้เข้าร่วมกิจกรรมไม่น้อยกว่าร้อยละ 80</w:t>
            </w:r>
          </w:p>
        </w:tc>
        <w:tc>
          <w:tcPr>
            <w:tcW w:w="1739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สถานที่ตามที่กำหนดตามความเหมาะสม</w:t>
            </w:r>
          </w:p>
        </w:tc>
        <w:tc>
          <w:tcPr>
            <w:tcW w:w="1327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proofErr w:type="spellEnd"/>
            <w:r w:rsidR="00BA44B0"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</w:t>
            </w:r>
            <w:r w:rsidR="00BA44B0" w:rsidRPr="006C6B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="00BA44B0" w:rsidRPr="006C6B1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proofErr w:type="spellEnd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.ประมงจังหวัด</w:t>
            </w:r>
          </w:p>
        </w:tc>
      </w:tr>
      <w:tr w:rsidR="00FA7F0E" w:rsidRPr="006C6B18" w:rsidTr="0095684B">
        <w:tc>
          <w:tcPr>
            <w:tcW w:w="4361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3. โครงการส่งเสริมวินัย คุณธรรม จริยธรรม</w:t>
            </w:r>
          </w:p>
        </w:tc>
        <w:tc>
          <w:tcPr>
            <w:tcW w:w="1560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ข้าราชการ/ลูกจ้างประจำ/พนักงานราชการ</w:t>
            </w:r>
          </w:p>
        </w:tc>
        <w:tc>
          <w:tcPr>
            <w:tcW w:w="1327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30 คน</w:t>
            </w:r>
          </w:p>
        </w:tc>
        <w:tc>
          <w:tcPr>
            <w:tcW w:w="1327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บุคลากรที่ผ่านการพัฒนานำมาประยุกต์ใช้ไม่น้อยกว่าร้อยละ 80</w:t>
            </w:r>
          </w:p>
        </w:tc>
        <w:tc>
          <w:tcPr>
            <w:tcW w:w="1739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ตามที่กรมประมงกำหนด</w:t>
            </w:r>
          </w:p>
        </w:tc>
        <w:tc>
          <w:tcPr>
            <w:tcW w:w="1327" w:type="dxa"/>
          </w:tcPr>
          <w:p w:rsidR="00FA7F0E" w:rsidRPr="006C6B18" w:rsidRDefault="00BA44B0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proofErr w:type="spellEnd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</w:t>
            </w:r>
            <w:r w:rsidRPr="006C6B1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A7F0E"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6C6B1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5,000/คน/ครั้ง</w:t>
            </w:r>
          </w:p>
        </w:tc>
        <w:tc>
          <w:tcPr>
            <w:tcW w:w="2024" w:type="dxa"/>
          </w:tcPr>
          <w:p w:rsidR="00FA7F0E" w:rsidRPr="006C6B18" w:rsidRDefault="00FA7F0E" w:rsidP="00FA7F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สนง</w:t>
            </w:r>
            <w:proofErr w:type="spellEnd"/>
            <w:r w:rsidRPr="006C6B18">
              <w:rPr>
                <w:rFonts w:ascii="TH SarabunIT๙" w:hAnsi="TH SarabunIT๙" w:cs="TH SarabunIT๙"/>
                <w:sz w:val="32"/>
                <w:szCs w:val="32"/>
                <w:cs/>
              </w:rPr>
              <w:t>.ประมงจังหวัด</w:t>
            </w: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905" w:rsidRDefault="00DA3905">
      <w:r>
        <w:separator/>
      </w:r>
    </w:p>
  </w:endnote>
  <w:endnote w:type="continuationSeparator" w:id="0">
    <w:p w:rsidR="00DA3905" w:rsidRDefault="00DA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905" w:rsidRDefault="00DA3905">
      <w:r>
        <w:separator/>
      </w:r>
    </w:p>
  </w:footnote>
  <w:footnote w:type="continuationSeparator" w:id="0">
    <w:p w:rsidR="00DA3905" w:rsidRDefault="00DA3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C36337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C36337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C36337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DC778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C36337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10F74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747A4"/>
    <w:rsid w:val="002974C7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D7CFA"/>
    <w:rsid w:val="004F6489"/>
    <w:rsid w:val="005244DB"/>
    <w:rsid w:val="00553594"/>
    <w:rsid w:val="005F4EE0"/>
    <w:rsid w:val="006255A5"/>
    <w:rsid w:val="006A4118"/>
    <w:rsid w:val="006B17F4"/>
    <w:rsid w:val="006C6B18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A44B0"/>
    <w:rsid w:val="00BC047A"/>
    <w:rsid w:val="00BC63B7"/>
    <w:rsid w:val="00C13F57"/>
    <w:rsid w:val="00C36337"/>
    <w:rsid w:val="00C45F4C"/>
    <w:rsid w:val="00C71B04"/>
    <w:rsid w:val="00C87E7C"/>
    <w:rsid w:val="00C94909"/>
    <w:rsid w:val="00CC5703"/>
    <w:rsid w:val="00D04A89"/>
    <w:rsid w:val="00D35165"/>
    <w:rsid w:val="00D518B7"/>
    <w:rsid w:val="00D6626B"/>
    <w:rsid w:val="00DA3905"/>
    <w:rsid w:val="00DB27F1"/>
    <w:rsid w:val="00DB741A"/>
    <w:rsid w:val="00DC778F"/>
    <w:rsid w:val="00DE60C3"/>
    <w:rsid w:val="00E341D5"/>
    <w:rsid w:val="00E537F1"/>
    <w:rsid w:val="00EB0F1C"/>
    <w:rsid w:val="00EE0C32"/>
    <w:rsid w:val="00F116A9"/>
    <w:rsid w:val="00F23720"/>
    <w:rsid w:val="00F57925"/>
    <w:rsid w:val="00F834BF"/>
    <w:rsid w:val="00F84C77"/>
    <w:rsid w:val="00F9517D"/>
    <w:rsid w:val="00FA7F0E"/>
    <w:rsid w:val="00FB3EF2"/>
    <w:rsid w:val="00FF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7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A7F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A7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9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cp:lastPrinted>2017-12-21T07:24:00Z</cp:lastPrinted>
  <dcterms:created xsi:type="dcterms:W3CDTF">2019-12-17T03:23:00Z</dcterms:created>
  <dcterms:modified xsi:type="dcterms:W3CDTF">2020-12-21T08:01:00Z</dcterms:modified>
</cp:coreProperties>
</file>